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32E4" w:rsidRDefault="007C32E4" w:rsidP="007C32E4">
      <w:pPr>
        <w:pStyle w:val="Default"/>
      </w:pPr>
    </w:p>
    <w:p w:rsidR="007C32E4" w:rsidRDefault="007C32E4" w:rsidP="007C32E4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Grafické znázornění situace- příloha č. 2 </w:t>
      </w:r>
    </w:p>
    <w:p w:rsidR="003B6C4A" w:rsidRDefault="007C32E4" w:rsidP="007C32E4">
      <w:pPr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VEŘEJNÁ ZAKÁZKA: ŘEZ STROMŮ MĚSTA UHERSKÝ BROD V ROCE 202</w:t>
      </w:r>
      <w:r w:rsidR="00E739F5">
        <w:rPr>
          <w:b/>
          <w:bCs/>
          <w:sz w:val="23"/>
          <w:szCs w:val="23"/>
        </w:rPr>
        <w:t>5</w:t>
      </w:r>
    </w:p>
    <w:p w:rsidR="007C32E4" w:rsidRDefault="007C32E4" w:rsidP="007C32E4">
      <w:pPr>
        <w:jc w:val="center"/>
        <w:rPr>
          <w:b/>
          <w:bCs/>
          <w:sz w:val="23"/>
          <w:szCs w:val="23"/>
        </w:rPr>
      </w:pPr>
    </w:p>
    <w:p w:rsidR="007C32E4" w:rsidRDefault="007C32E4" w:rsidP="007C32E4">
      <w:pPr>
        <w:jc w:val="center"/>
      </w:pPr>
      <w:r>
        <w:rPr>
          <w:noProof/>
          <w:lang w:eastAsia="cs-CZ"/>
        </w:rPr>
        <w:drawing>
          <wp:inline distT="0" distB="0" distL="0" distR="0">
            <wp:extent cx="6037580" cy="3505200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ímek obrazovky (265)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719" cy="351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2E4" w:rsidRDefault="007C32E4" w:rsidP="007C32E4">
      <w:pPr>
        <w:jc w:val="center"/>
      </w:pPr>
    </w:p>
    <w:bookmarkStart w:id="0" w:name="_GoBack"/>
    <w:p w:rsidR="007C32E4" w:rsidRDefault="00E739F5" w:rsidP="007C32E4">
      <w:pPr>
        <w:jc w:val="center"/>
      </w:pPr>
      <w:r>
        <w:rPr>
          <w:rStyle w:val="Hypertextovodkaz"/>
        </w:rPr>
        <w:fldChar w:fldCharType="begin"/>
      </w:r>
      <w:r>
        <w:rPr>
          <w:rStyle w:val="Hypertextovodkaz"/>
        </w:rPr>
        <w:instrText xml:space="preserve"> HYPERLINK "https://gis.ub.cz/ost/pasport-zelene/" </w:instrText>
      </w:r>
      <w:r>
        <w:rPr>
          <w:rStyle w:val="Hypertextovodkaz"/>
        </w:rPr>
        <w:fldChar w:fldCharType="separate"/>
      </w:r>
      <w:r w:rsidR="007C32E4" w:rsidRPr="007C32E4">
        <w:rPr>
          <w:rStyle w:val="Hypertextovodkaz"/>
        </w:rPr>
        <w:t>https://gis.ub.cz/ost/pasport-zelene/</w:t>
      </w:r>
      <w:r>
        <w:rPr>
          <w:rStyle w:val="Hypertextovodkaz"/>
        </w:rPr>
        <w:fldChar w:fldCharType="end"/>
      </w:r>
      <w:bookmarkEnd w:id="0"/>
    </w:p>
    <w:sectPr w:rsidR="007C32E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32E4"/>
    <w:rsid w:val="003B6C4A"/>
    <w:rsid w:val="0040174D"/>
    <w:rsid w:val="007C32E4"/>
    <w:rsid w:val="00E73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2EB2F1-A29B-4DA0-B3AF-8E8E899EB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7C32E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ypertextovodkaz">
    <w:name w:val="Hyperlink"/>
    <w:basedOn w:val="Standardnpsmoodstavce"/>
    <w:uiPriority w:val="99"/>
    <w:unhideWhenUsed/>
    <w:rsid w:val="007C32E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125BA2EE</Template>
  <TotalTime>2</TotalTime>
  <Pages>1</Pages>
  <Words>28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TSUB - Habrovanský Oldřich, Mgr.</dc:creator>
  <cp:keywords/>
  <dc:description/>
  <cp:lastModifiedBy>TSUB - Habrovanský Oldřich, Mgr.</cp:lastModifiedBy>
  <cp:revision>2</cp:revision>
  <dcterms:created xsi:type="dcterms:W3CDTF">2025-07-08T05:52:00Z</dcterms:created>
  <dcterms:modified xsi:type="dcterms:W3CDTF">2025-07-08T05:52:00Z</dcterms:modified>
</cp:coreProperties>
</file>